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29249" w14:textId="77777777" w:rsidR="003554DD" w:rsidRDefault="003554DD" w:rsidP="003554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WHYSTOWE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B72C8D2" w14:textId="77777777" w:rsidR="003554DD" w:rsidRDefault="003554DD" w:rsidP="003554DD">
      <w:pPr>
        <w:rPr>
          <w:rFonts w:ascii="Times New Roman" w:hAnsi="Times New Roman" w:cs="Times New Roman"/>
        </w:rPr>
      </w:pPr>
    </w:p>
    <w:p w14:paraId="0D8EF303" w14:textId="77777777" w:rsidR="003554DD" w:rsidRDefault="003554DD" w:rsidP="003554DD">
      <w:pPr>
        <w:rPr>
          <w:rFonts w:ascii="Times New Roman" w:hAnsi="Times New Roman" w:cs="Times New Roman"/>
        </w:rPr>
      </w:pPr>
    </w:p>
    <w:p w14:paraId="400D81F2" w14:textId="77777777" w:rsidR="003554DD" w:rsidRDefault="003554DD" w:rsidP="003554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detinue against John Berkeley of Harpenden,</w:t>
      </w:r>
    </w:p>
    <w:p w14:paraId="613F022B" w14:textId="77777777" w:rsidR="003554DD" w:rsidRDefault="003554DD" w:rsidP="003554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Hertfordshire(q.v.).</w:t>
      </w:r>
    </w:p>
    <w:p w14:paraId="494322FB" w14:textId="77777777" w:rsidR="003554DD" w:rsidRDefault="003554DD" w:rsidP="003554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A1DE96" w14:textId="77777777" w:rsidR="003554DD" w:rsidRDefault="003554DD" w:rsidP="003554DD">
      <w:pPr>
        <w:rPr>
          <w:rFonts w:ascii="Times New Roman" w:hAnsi="Times New Roman" w:cs="Times New Roman"/>
        </w:rPr>
      </w:pPr>
    </w:p>
    <w:p w14:paraId="6FE4ED71" w14:textId="77777777" w:rsidR="003554DD" w:rsidRDefault="003554DD" w:rsidP="003554DD">
      <w:pPr>
        <w:rPr>
          <w:rFonts w:ascii="Times New Roman" w:hAnsi="Times New Roman" w:cs="Times New Roman"/>
        </w:rPr>
      </w:pPr>
    </w:p>
    <w:p w14:paraId="3C75F6CC" w14:textId="77777777" w:rsidR="003554DD" w:rsidRDefault="003554DD" w:rsidP="003554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2019</w:t>
      </w:r>
    </w:p>
    <w:p w14:paraId="632E4AD1" w14:textId="77777777" w:rsidR="006B2F86" w:rsidRPr="00E71FC3" w:rsidRDefault="003554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71656" w14:textId="77777777" w:rsidR="003554DD" w:rsidRDefault="003554DD" w:rsidP="00E71FC3">
      <w:r>
        <w:separator/>
      </w:r>
    </w:p>
  </w:endnote>
  <w:endnote w:type="continuationSeparator" w:id="0">
    <w:p w14:paraId="27B849CB" w14:textId="77777777" w:rsidR="003554DD" w:rsidRDefault="003554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BD5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92A77" w14:textId="77777777" w:rsidR="003554DD" w:rsidRDefault="003554DD" w:rsidP="00E71FC3">
      <w:r>
        <w:separator/>
      </w:r>
    </w:p>
  </w:footnote>
  <w:footnote w:type="continuationSeparator" w:id="0">
    <w:p w14:paraId="561E7BE4" w14:textId="77777777" w:rsidR="003554DD" w:rsidRDefault="003554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DD"/>
    <w:rsid w:val="001A7C09"/>
    <w:rsid w:val="003554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3C435"/>
  <w15:chartTrackingRefBased/>
  <w15:docId w15:val="{03F2ABF3-F485-4526-9A10-ED9D92A3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4D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54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2019-04-28T18:50:00Z</dcterms:created>
  <dcterms:modified xsi:type="dcterms:W3CDTF">2019-04-28T18:50:00Z</dcterms:modified>
</cp:coreProperties>
</file>